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4AB291C" w14:textId="7D4C856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E0C45" w:rsidP="000E0C45" w:rsidRDefault="0071620A" w14:paraId="652FBFE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0E0C45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188007E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478EA">
        <w:rPr>
          <w:rFonts w:ascii="Corbel" w:hAnsi="Corbel"/>
          <w:sz w:val="20"/>
          <w:szCs w:val="20"/>
        </w:rPr>
        <w:t>202</w:t>
      </w:r>
      <w:r w:rsidR="000E0C45">
        <w:rPr>
          <w:rFonts w:ascii="Corbel" w:hAnsi="Corbel"/>
          <w:sz w:val="20"/>
          <w:szCs w:val="20"/>
        </w:rPr>
        <w:t>2</w:t>
      </w:r>
      <w:r w:rsidR="006478EA">
        <w:rPr>
          <w:rFonts w:ascii="Corbel" w:hAnsi="Corbel"/>
          <w:sz w:val="20"/>
          <w:szCs w:val="20"/>
        </w:rPr>
        <w:t>/202</w:t>
      </w:r>
      <w:r w:rsidR="000E0C45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762EC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46163E1" w14:textId="79C3FA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997B24C" w14:textId="0243B0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06B04A39" w14:textId="16FD1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01BED" w14:paraId="1AB6EC5B" w14:textId="7CADEC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1F2815B7" w14:textId="0178A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3678F0" w:rsidRDefault="0087667D" w14:paraId="5C86215F" w14:textId="5E849810">
            <w:pPr>
              <w:pStyle w:val="Odpowiedzi"/>
              <w:numPr>
                <w:ilvl w:val="0"/>
                <w:numId w:val="1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0DA23F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2462A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01BED" w14:paraId="5B2FC8C3" w14:textId="42DCAF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3678F0" w14:paraId="4E1A307C" w14:textId="23D7D5AC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0C5FAB" w14:paraId="298D91CD" w14:textId="509C23A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254BFADA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E12D5" w:rsidTr="00D67C7E" w14:paraId="516B3994" w14:textId="77777777">
        <w:tc>
          <w:tcPr>
            <w:tcW w:w="1021" w:type="dxa"/>
          </w:tcPr>
          <w:p w:rsidRPr="009C54AE" w:rsidR="006E12D5" w:rsidP="003678F0" w:rsidRDefault="006E12D5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6E12D5" w:rsidP="003678F0" w:rsidRDefault="006E12D5" w14:paraId="32D0B44C" w14:textId="3CB515B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D67C7E" w:rsidR="006E12D5" w:rsidP="00D67C7E" w:rsidRDefault="006E12D5" w14:paraId="0BA198AF" w14:textId="1161291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6E12D5" w:rsidTr="00D67C7E" w14:paraId="2FD343A7" w14:textId="77777777">
        <w:tc>
          <w:tcPr>
            <w:tcW w:w="1021" w:type="dxa"/>
          </w:tcPr>
          <w:p w:rsidRPr="009C54AE" w:rsidR="006E12D5" w:rsidP="003678F0" w:rsidRDefault="006E12D5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6E12D5" w:rsidP="003678F0" w:rsidRDefault="006E12D5" w14:paraId="789A51EB" w14:textId="4E38F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9D2E9C" w:rsidP="00D67C7E" w:rsidRDefault="009D2E9C" w14:paraId="38BA7BCC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6E12D5" w:rsidP="00D67C7E" w:rsidRDefault="006E12D5" w14:paraId="31A292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6E12D5" w:rsidP="00D67C7E" w:rsidRDefault="006E12D5" w14:paraId="53459789" w14:textId="03D8DCF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6E12D5" w:rsidTr="00D67C7E" w14:paraId="4F246620" w14:textId="77777777">
        <w:tc>
          <w:tcPr>
            <w:tcW w:w="1021" w:type="dxa"/>
          </w:tcPr>
          <w:p w:rsidRPr="009C54AE" w:rsidR="006E12D5" w:rsidP="003678F0" w:rsidRDefault="006E12D5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6E12D5" w:rsidP="003678F0" w:rsidRDefault="006E12D5" w14:paraId="6AAE6146" w14:textId="5361CF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6E12D5" w:rsidP="00D67C7E" w:rsidRDefault="006E12D5" w14:paraId="161F36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  <w:p w:rsidRPr="00D67C7E" w:rsidR="006E12D5" w:rsidP="00D67C7E" w:rsidRDefault="006E12D5" w14:paraId="3ED6BD2E" w14:textId="57713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101865" w:rsidP="009C54AE" w:rsidRDefault="00101865" w14:paraId="00F2C71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101865" w:rsidR="00675843" w:rsidP="00101865" w:rsidRDefault="0085747A" w14:paraId="1F78AE2D" w14:textId="60DC5D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3678F0" w14:paraId="6ABECCE5" w14:textId="610A34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</w:t>
            </w:r>
          </w:p>
        </w:tc>
      </w:tr>
    </w:tbl>
    <w:p w:rsidR="003678F0" w:rsidP="003678F0" w:rsidRDefault="003678F0" w14:paraId="5F965F8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101865" w:rsidR="0085747A" w:rsidP="00101865" w:rsidRDefault="0085747A" w14:paraId="010AEF39" w14:textId="4B8D23D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6C628D" w14:paraId="2B32FB25" w14:textId="6B0E6F4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6C6425CD" w14:textId="77777777">
        <w:tc>
          <w:tcPr>
            <w:tcW w:w="9520" w:type="dxa"/>
          </w:tcPr>
          <w:p w:rsidRPr="007C235F" w:rsidR="006C628D" w:rsidP="00D55C04" w:rsidRDefault="006C628D" w14:paraId="43D20DB1" w14:textId="09E819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1953C5BD" w14:textId="77777777">
        <w:tc>
          <w:tcPr>
            <w:tcW w:w="9520" w:type="dxa"/>
          </w:tcPr>
          <w:p w:rsidRPr="007C235F" w:rsidR="006C628D" w:rsidP="00D55C04" w:rsidRDefault="006C628D" w14:paraId="590B15E5" w14:textId="77329D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7C235F" w:rsidR="006C628D" w:rsidTr="00D55C04" w14:paraId="491EE857" w14:textId="77777777">
        <w:tc>
          <w:tcPr>
            <w:tcW w:w="9520" w:type="dxa"/>
          </w:tcPr>
          <w:p w:rsidRPr="007C235F" w:rsidR="006C628D" w:rsidP="00D55C04" w:rsidRDefault="006C628D" w14:paraId="3DD5AB71" w14:textId="786AAD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55AF8D67" w14:textId="77777777">
        <w:tc>
          <w:tcPr>
            <w:tcW w:w="9520" w:type="dxa"/>
          </w:tcPr>
          <w:p w:rsidRPr="006C628D" w:rsidR="00F73FD4" w:rsidP="006C628D" w:rsidRDefault="003C1088" w14:paraId="2DBBEC4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6C628D" w:rsidR="006C628D" w:rsidP="006C628D" w:rsidRDefault="006C628D" w14:paraId="1D64E1C6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6C628D" w:rsidR="006C628D" w:rsidP="006C628D" w:rsidRDefault="006C628D" w14:paraId="42362B51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C628D" w:rsidP="006C628D" w:rsidRDefault="006C628D" w14:paraId="332899B8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6C628D" w:rsidR="006C628D" w:rsidP="006C628D" w:rsidRDefault="006C628D" w14:paraId="616408B9" w14:textId="379DF2C6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C5FAB" w:rsidTr="00DC49AA" w14:paraId="0079EEEF" w14:textId="77777777">
        <w:tc>
          <w:tcPr>
            <w:tcW w:w="1962" w:type="dxa"/>
          </w:tcPr>
          <w:p w:rsidRPr="009C54AE" w:rsidR="000C5FAB" w:rsidP="00DC49AA" w:rsidRDefault="000C5FAB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C2289A" w:rsidR="000C5FAB" w:rsidP="00C2289A" w:rsidRDefault="000C5FAB" w14:paraId="25C3BB59" w14:textId="555CE3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60F70B50" w14:textId="26DC67B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08CCAAC0" w14:textId="77777777">
        <w:tc>
          <w:tcPr>
            <w:tcW w:w="1962" w:type="dxa"/>
          </w:tcPr>
          <w:p w:rsidRPr="009C54AE" w:rsidR="000C5FAB" w:rsidP="00DC49AA" w:rsidRDefault="000C5FAB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C2289A" w:rsidR="000C5FAB" w:rsidP="00C2289A" w:rsidRDefault="000C5FAB" w14:paraId="22A031BB" w14:textId="1147F9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C2289A" w:rsidR="000C5FAB" w:rsidP="00C2289A" w:rsidRDefault="000C5FAB" w14:paraId="76A0904C" w14:textId="70846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6CB17010" w14:textId="77777777">
        <w:tc>
          <w:tcPr>
            <w:tcW w:w="1962" w:type="dxa"/>
          </w:tcPr>
          <w:p w:rsidRPr="009C54AE" w:rsidR="000C5FAB" w:rsidP="00DC49AA" w:rsidRDefault="000C5FAB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C2289A" w:rsidR="000C5FAB" w:rsidP="00C2289A" w:rsidRDefault="000C5FAB" w14:paraId="5C99C474" w14:textId="6B447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12128CD5" w14:textId="21FE1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8C423E" w14:paraId="573DB492" w14:textId="185AFF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D9321D6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D9321D6" w14:paraId="6F3B4F60" w14:textId="77777777">
        <w:tc>
          <w:tcPr>
            <w:tcW w:w="4962" w:type="dxa"/>
            <w:tcMar/>
          </w:tcPr>
          <w:p w:rsidRPr="009C54AE" w:rsidR="0085747A" w:rsidP="009C1331" w:rsidRDefault="00C61DC5" w14:paraId="7818EC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6F2EBDFC" w14:textId="4DF7F1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C61DC5" w:rsidTr="7D9321D6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516106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2376A6F" w14:textId="19893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Mar/>
          </w:tcPr>
          <w:p w:rsidRPr="009C54AE" w:rsidR="00C61DC5" w:rsidP="003678F0" w:rsidRDefault="00E574C3" w14:paraId="72FAD5A0" w14:textId="2D2031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7D9321D6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3678F0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3678F0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1E8D7F93" w:rsidP="7D9321D6" w:rsidRDefault="1E8D7F93" w14:paraId="5B37CEC6" w14:textId="16989AA8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D9321D6" w:rsidR="1E8D7F93">
              <w:rPr>
                <w:rFonts w:ascii="Corbel" w:hAnsi="Corbel"/>
                <w:sz w:val="24"/>
                <w:szCs w:val="24"/>
              </w:rPr>
              <w:t>20</w:t>
            </w:r>
          </w:p>
          <w:p w:rsidR="00DC49AA" w:rsidP="003678F0" w:rsidRDefault="00B01BED" w14:paraId="45A99C75" w14:textId="69AF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3678F0" w:rsidRDefault="00B01BED" w14:paraId="321FFC41" w14:textId="13CB64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Pr="009C54AE" w:rsidR="0085747A" w:rsidTr="7D9321D6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343BD05C" w14:textId="7CE6B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7D9321D6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678F0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00A4DB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4F8F3D2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01865" w:rsidP="009C54AE" w:rsidRDefault="00101865" w14:paraId="4528CF7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8C423E" w:rsidP="008C423E" w:rsidRDefault="008C423E" w14:paraId="07AAF14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8C423E" w:rsidP="008C423E" w:rsidRDefault="008C423E" w14:paraId="43F6487E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8C423E" w:rsidP="008C423E" w:rsidRDefault="008C423E" w14:paraId="5A47E99B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8C423E" w:rsidP="008C423E" w:rsidRDefault="008C423E" w14:paraId="13D9C55D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8C423E" w:rsidP="008C423E" w:rsidRDefault="008C423E" w14:paraId="24754366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="008C423E" w:rsidP="008C423E" w:rsidRDefault="008C423E" w14:paraId="41A765E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8C423E" w:rsidR="007328D8" w:rsidP="008C423E" w:rsidRDefault="008C423E" w14:paraId="7612C321" w14:textId="4DFC9A65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C423E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8C423E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8C423E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C423E" w:rsidP="008C423E" w:rsidRDefault="008C423E" w14:paraId="62503DA9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8C423E" w:rsidR="007328D8" w:rsidP="008C423E" w:rsidRDefault="008C423E" w14:paraId="277EDFCE" w14:textId="3B5A5C6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8C423E">
              <w:rPr>
                <w:rFonts w:ascii="Corbel" w:hAnsi="Corbel"/>
                <w:sz w:val="24"/>
                <w:szCs w:val="24"/>
              </w:rPr>
              <w:t xml:space="preserve"> Motyka W., 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8C423E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D84" w:rsidP="00C16ABF" w:rsidRDefault="00A05D84" w14:paraId="5A1B69C0" w14:textId="77777777">
      <w:pPr>
        <w:spacing w:after="0" w:line="240" w:lineRule="auto"/>
      </w:pPr>
      <w:r>
        <w:separator/>
      </w:r>
    </w:p>
  </w:endnote>
  <w:endnote w:type="continuationSeparator" w:id="0">
    <w:p w:rsidR="00A05D84" w:rsidP="00C16ABF" w:rsidRDefault="00A05D84" w14:paraId="7DB7FA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D84" w:rsidP="00C16ABF" w:rsidRDefault="00A05D84" w14:paraId="57F8A3C7" w14:textId="77777777">
      <w:pPr>
        <w:spacing w:after="0" w:line="240" w:lineRule="auto"/>
      </w:pPr>
      <w:r>
        <w:separator/>
      </w:r>
    </w:p>
  </w:footnote>
  <w:footnote w:type="continuationSeparator" w:id="0">
    <w:p w:rsidR="00A05D84" w:rsidP="00C16ABF" w:rsidRDefault="00A05D84" w14:paraId="105B6D8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CA38E6"/>
    <w:multiLevelType w:val="hybridMultilevel"/>
    <w:tmpl w:val="CCC2C51A"/>
    <w:lvl w:ilvl="0" w:tplc="461898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95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FAB"/>
    <w:rsid w:val="000D04B0"/>
    <w:rsid w:val="000E0C45"/>
    <w:rsid w:val="000F1C57"/>
    <w:rsid w:val="000F45E6"/>
    <w:rsid w:val="000F5615"/>
    <w:rsid w:val="00101865"/>
    <w:rsid w:val="001077A9"/>
    <w:rsid w:val="00124BFF"/>
    <w:rsid w:val="0012560E"/>
    <w:rsid w:val="00127108"/>
    <w:rsid w:val="00134B13"/>
    <w:rsid w:val="00146BC0"/>
    <w:rsid w:val="00153C41"/>
    <w:rsid w:val="00154381"/>
    <w:rsid w:val="00162BF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8F0"/>
    <w:rsid w:val="003A0A5B"/>
    <w:rsid w:val="003A1176"/>
    <w:rsid w:val="003A11B4"/>
    <w:rsid w:val="003C0BAE"/>
    <w:rsid w:val="003C1088"/>
    <w:rsid w:val="003D18A9"/>
    <w:rsid w:val="003D6CE2"/>
    <w:rsid w:val="003E14AA"/>
    <w:rsid w:val="003E1941"/>
    <w:rsid w:val="003E2FE6"/>
    <w:rsid w:val="003E49D5"/>
    <w:rsid w:val="003F38C0"/>
    <w:rsid w:val="00410C3B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8EA"/>
    <w:rsid w:val="00647FA8"/>
    <w:rsid w:val="00650C5F"/>
    <w:rsid w:val="00654934"/>
    <w:rsid w:val="0065526A"/>
    <w:rsid w:val="006620D9"/>
    <w:rsid w:val="00671958"/>
    <w:rsid w:val="00675843"/>
    <w:rsid w:val="00696477"/>
    <w:rsid w:val="00696619"/>
    <w:rsid w:val="006C628D"/>
    <w:rsid w:val="006D050F"/>
    <w:rsid w:val="006D6139"/>
    <w:rsid w:val="006E12D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7667D"/>
    <w:rsid w:val="00884922"/>
    <w:rsid w:val="00885F64"/>
    <w:rsid w:val="00890B86"/>
    <w:rsid w:val="008917F9"/>
    <w:rsid w:val="008A45F7"/>
    <w:rsid w:val="008C0CC0"/>
    <w:rsid w:val="008C19A9"/>
    <w:rsid w:val="008C379D"/>
    <w:rsid w:val="008C423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D2E9C"/>
    <w:rsid w:val="009E3B41"/>
    <w:rsid w:val="009F3C5C"/>
    <w:rsid w:val="009F4610"/>
    <w:rsid w:val="00A00ECC"/>
    <w:rsid w:val="00A01D30"/>
    <w:rsid w:val="00A03472"/>
    <w:rsid w:val="00A05D84"/>
    <w:rsid w:val="00A155EE"/>
    <w:rsid w:val="00A2080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1BED"/>
    <w:rsid w:val="00B06142"/>
    <w:rsid w:val="00B135B1"/>
    <w:rsid w:val="00B177E9"/>
    <w:rsid w:val="00B3130B"/>
    <w:rsid w:val="00B40ADB"/>
    <w:rsid w:val="00B43B77"/>
    <w:rsid w:val="00B43E80"/>
    <w:rsid w:val="00B5097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9A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7C7E"/>
    <w:rsid w:val="00D709DA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83B28"/>
    <w:rsid w:val="00FA46E5"/>
    <w:rsid w:val="00FB1D7B"/>
    <w:rsid w:val="00FB7DBA"/>
    <w:rsid w:val="00FC1C25"/>
    <w:rsid w:val="00FC3F45"/>
    <w:rsid w:val="00FD503F"/>
    <w:rsid w:val="00FD7589"/>
    <w:rsid w:val="00FD7A7B"/>
    <w:rsid w:val="00FD7E33"/>
    <w:rsid w:val="00FF016A"/>
    <w:rsid w:val="00FF1401"/>
    <w:rsid w:val="00FF5E7D"/>
    <w:rsid w:val="1E8D7F93"/>
    <w:rsid w:val="7D93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BC66E0A-30BD-4008-B1E4-A4AB8B95FE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F5241F-C426-45C5-B15A-3AC744BB83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CEAD15-82C4-4C40-99D3-4A2A36A8BFE0}"/>
</file>

<file path=customXml/itemProps3.xml><?xml version="1.0" encoding="utf-8"?>
<ds:datastoreItem xmlns:ds="http://schemas.openxmlformats.org/officeDocument/2006/customXml" ds:itemID="{25805A85-A746-4B7C-858F-BA7C3FC98895}"/>
</file>

<file path=customXml/itemProps4.xml><?xml version="1.0" encoding="utf-8"?>
<ds:datastoreItem xmlns:ds="http://schemas.openxmlformats.org/officeDocument/2006/customXml" ds:itemID="{BA727AC9-D04D-477E-A4BC-2D8E0BCAD5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28</cp:revision>
  <cp:lastPrinted>2019-02-06T12:12:00Z</cp:lastPrinted>
  <dcterms:created xsi:type="dcterms:W3CDTF">2019-10-16T16:23:00Z</dcterms:created>
  <dcterms:modified xsi:type="dcterms:W3CDTF">2026-03-13T01:19:50Z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